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04D91A" w14:textId="3DE98A3C" w:rsidR="006B2F86" w:rsidRDefault="00B41BEC" w:rsidP="00E71FC3">
      <w:pPr>
        <w:pStyle w:val="NoSpacing"/>
      </w:pPr>
      <w:r>
        <w:rPr>
          <w:u w:val="single"/>
        </w:rPr>
        <w:t>Robert KIRTON</w:t>
      </w:r>
      <w:r>
        <w:t xml:space="preserve">  </w:t>
      </w:r>
      <w:proofErr w:type="gramStart"/>
      <w:r>
        <w:t xml:space="preserve">   (</w:t>
      </w:r>
      <w:proofErr w:type="gramEnd"/>
      <w:r>
        <w:t>d.1472)</w:t>
      </w:r>
    </w:p>
    <w:p w14:paraId="075CD30F" w14:textId="27FF0F74" w:rsidR="00B41BEC" w:rsidRDefault="00B41BEC" w:rsidP="00E71FC3">
      <w:pPr>
        <w:pStyle w:val="NoSpacing"/>
      </w:pPr>
      <w:r>
        <w:t>of Elvington, East Riding of Yorkshire.</w:t>
      </w:r>
    </w:p>
    <w:p w14:paraId="7F00AEAD" w14:textId="583A255F" w:rsidR="00B41BEC" w:rsidRDefault="00B41BEC" w:rsidP="00E71FC3">
      <w:pPr>
        <w:pStyle w:val="NoSpacing"/>
      </w:pPr>
    </w:p>
    <w:p w14:paraId="49B89789" w14:textId="499A3D6F" w:rsidR="00B41BEC" w:rsidRDefault="00B41BEC" w:rsidP="00E71FC3">
      <w:pPr>
        <w:pStyle w:val="NoSpacing"/>
      </w:pPr>
    </w:p>
    <w:p w14:paraId="3D339CEC" w14:textId="507E3D2F" w:rsidR="00B41BEC" w:rsidRDefault="00B41BEC" w:rsidP="00E71FC3">
      <w:pPr>
        <w:pStyle w:val="NoSpacing"/>
      </w:pPr>
      <w:r>
        <w:t xml:space="preserve">  6 Feb.1472</w:t>
      </w:r>
      <w:r>
        <w:tab/>
        <w:t>Administration of his lands and possessions was granted.  (W.Y.R. p.98)</w:t>
      </w:r>
    </w:p>
    <w:p w14:paraId="15FE0E71" w14:textId="4E7CBAC6" w:rsidR="00B41BEC" w:rsidRDefault="00B41BEC" w:rsidP="00E71FC3">
      <w:pPr>
        <w:pStyle w:val="NoSpacing"/>
      </w:pPr>
    </w:p>
    <w:p w14:paraId="221620D6" w14:textId="45F68297" w:rsidR="00B41BEC" w:rsidRDefault="00B41BEC" w:rsidP="00E71FC3">
      <w:pPr>
        <w:pStyle w:val="NoSpacing"/>
      </w:pPr>
    </w:p>
    <w:p w14:paraId="1CFCB453" w14:textId="4F91B26B" w:rsidR="00B41BEC" w:rsidRPr="00B41BEC" w:rsidRDefault="00B41BEC" w:rsidP="00E71FC3">
      <w:pPr>
        <w:pStyle w:val="NoSpacing"/>
      </w:pPr>
      <w:r>
        <w:t>26 February 2019</w:t>
      </w:r>
      <w:bookmarkStart w:id="0" w:name="_GoBack"/>
      <w:bookmarkEnd w:id="0"/>
    </w:p>
    <w:sectPr w:rsidR="00B41BEC" w:rsidRPr="00B41BE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7A1F03" w14:textId="77777777" w:rsidR="00B41BEC" w:rsidRDefault="00B41BEC" w:rsidP="00E71FC3">
      <w:pPr>
        <w:spacing w:after="0" w:line="240" w:lineRule="auto"/>
      </w:pPr>
      <w:r>
        <w:separator/>
      </w:r>
    </w:p>
  </w:endnote>
  <w:endnote w:type="continuationSeparator" w:id="0">
    <w:p w14:paraId="3D522ED1" w14:textId="77777777" w:rsidR="00B41BEC" w:rsidRDefault="00B41BE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A197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09AAEA" w14:textId="77777777" w:rsidR="00B41BEC" w:rsidRDefault="00B41BEC" w:rsidP="00E71FC3">
      <w:pPr>
        <w:spacing w:after="0" w:line="240" w:lineRule="auto"/>
      </w:pPr>
      <w:r>
        <w:separator/>
      </w:r>
    </w:p>
  </w:footnote>
  <w:footnote w:type="continuationSeparator" w:id="0">
    <w:p w14:paraId="6F5EAA0A" w14:textId="77777777" w:rsidR="00B41BEC" w:rsidRDefault="00B41BE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BEC"/>
    <w:rsid w:val="001A7C09"/>
    <w:rsid w:val="00577BD5"/>
    <w:rsid w:val="00656CBA"/>
    <w:rsid w:val="006A1F77"/>
    <w:rsid w:val="00733BE7"/>
    <w:rsid w:val="00AB52E8"/>
    <w:rsid w:val="00B16D3F"/>
    <w:rsid w:val="00B41BEC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032AD"/>
  <w15:chartTrackingRefBased/>
  <w15:docId w15:val="{8BFE8DBC-6559-4AC6-805F-24C922EB8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2019-02-26T21:40:00Z</dcterms:created>
  <dcterms:modified xsi:type="dcterms:W3CDTF">2019-02-26T21:43:00Z</dcterms:modified>
</cp:coreProperties>
</file>